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656" w:rsidRPr="001E3C85" w:rsidRDefault="00006656" w:rsidP="0000665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E3C85">
        <w:rPr>
          <w:rFonts w:ascii="Times New Roman" w:hAnsi="Times New Roman" w:cs="Times New Roman"/>
          <w:sz w:val="24"/>
          <w:szCs w:val="24"/>
          <w:u w:val="single"/>
        </w:rPr>
        <w:t>Thomas MORTON</w:t>
      </w:r>
      <w:r w:rsidRPr="001E3C85">
        <w:rPr>
          <w:rFonts w:ascii="Times New Roman" w:hAnsi="Times New Roman" w:cs="Times New Roman"/>
          <w:sz w:val="24"/>
          <w:szCs w:val="24"/>
        </w:rPr>
        <w:t xml:space="preserve">     (fl.1487)</w:t>
      </w:r>
    </w:p>
    <w:p w:rsidR="00006656" w:rsidRPr="001E3C85" w:rsidRDefault="00006656" w:rsidP="0000665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E3C85">
        <w:rPr>
          <w:rFonts w:ascii="Times New Roman" w:hAnsi="Times New Roman" w:cs="Times New Roman"/>
          <w:sz w:val="24"/>
          <w:szCs w:val="24"/>
        </w:rPr>
        <w:t>of Ickham, Kent.</w:t>
      </w:r>
    </w:p>
    <w:p w:rsidR="00006656" w:rsidRPr="001E3C85" w:rsidRDefault="00006656" w:rsidP="000066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6656" w:rsidRPr="001E3C85" w:rsidRDefault="00006656" w:rsidP="000066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6656" w:rsidRPr="001E3C85" w:rsidRDefault="00006656" w:rsidP="0000665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E3C85">
        <w:rPr>
          <w:rFonts w:ascii="Times New Roman" w:hAnsi="Times New Roman" w:cs="Times New Roman"/>
          <w:sz w:val="24"/>
          <w:szCs w:val="24"/>
        </w:rPr>
        <w:tab/>
        <w:t>1487</w:t>
      </w:r>
      <w:r w:rsidRPr="001E3C85">
        <w:rPr>
          <w:rFonts w:ascii="Times New Roman" w:hAnsi="Times New Roman" w:cs="Times New Roman"/>
          <w:sz w:val="24"/>
          <w:szCs w:val="24"/>
        </w:rPr>
        <w:tab/>
        <w:t>He made his Will.   (Plomer p.336)</w:t>
      </w:r>
    </w:p>
    <w:p w:rsidR="00006656" w:rsidRPr="001E3C85" w:rsidRDefault="00006656" w:rsidP="000066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6656" w:rsidRPr="001E3C85" w:rsidRDefault="00006656" w:rsidP="000066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6656" w:rsidRPr="001E3C85" w:rsidRDefault="00006656" w:rsidP="0000665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E3C85">
        <w:rPr>
          <w:rFonts w:ascii="Times New Roman" w:hAnsi="Times New Roman" w:cs="Times New Roman"/>
          <w:sz w:val="24"/>
          <w:szCs w:val="24"/>
        </w:rPr>
        <w:t>19 February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656" w:rsidRDefault="00006656" w:rsidP="00564E3C">
      <w:pPr>
        <w:spacing w:after="0" w:line="240" w:lineRule="auto"/>
      </w:pPr>
      <w:r>
        <w:separator/>
      </w:r>
    </w:p>
  </w:endnote>
  <w:endnote w:type="continuationSeparator" w:id="0">
    <w:p w:rsidR="00006656" w:rsidRDefault="0000665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06656">
      <w:rPr>
        <w:rFonts w:ascii="Times New Roman" w:hAnsi="Times New Roman" w:cs="Times New Roman"/>
        <w:noProof/>
        <w:sz w:val="24"/>
        <w:szCs w:val="24"/>
      </w:rPr>
      <w:t>23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656" w:rsidRDefault="00006656" w:rsidP="00564E3C">
      <w:pPr>
        <w:spacing w:after="0" w:line="240" w:lineRule="auto"/>
      </w:pPr>
      <w:r>
        <w:separator/>
      </w:r>
    </w:p>
  </w:footnote>
  <w:footnote w:type="continuationSeparator" w:id="0">
    <w:p w:rsidR="00006656" w:rsidRDefault="0000665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656"/>
    <w:rsid w:val="00006656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3FA942-F433-458F-B321-BC58DAA0F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2016-02-23T22:14:00Z</dcterms:created>
  <dcterms:modified xsi:type="dcterms:W3CDTF">2016-02-23T22:14:00Z</dcterms:modified>
</cp:coreProperties>
</file>